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8A72" w14:textId="77777777" w:rsidR="007F3758" w:rsidRDefault="007F3758" w:rsidP="007F3758">
      <w:pPr>
        <w:pStyle w:val="NoSpacing"/>
      </w:pPr>
      <w:r>
        <w:rPr>
          <w:u w:val="single"/>
        </w:rPr>
        <w:t>William WARMWELL</w:t>
      </w:r>
      <w:r>
        <w:t xml:space="preserve">   </w:t>
      </w:r>
      <w:proofErr w:type="gramStart"/>
      <w:r>
        <w:t xml:space="preserve">   (</w:t>
      </w:r>
      <w:proofErr w:type="gramEnd"/>
      <w:r>
        <w:t>1364-1413)</w:t>
      </w:r>
    </w:p>
    <w:p w14:paraId="6EB41F30" w14:textId="77777777" w:rsidR="007F3758" w:rsidRDefault="007F3758" w:rsidP="007F3758">
      <w:pPr>
        <w:pStyle w:val="NoSpacing"/>
      </w:pPr>
    </w:p>
    <w:p w14:paraId="0F1D644F" w14:textId="77777777" w:rsidR="007F3758" w:rsidRDefault="007F3758" w:rsidP="007F3758">
      <w:pPr>
        <w:pStyle w:val="NoSpacing"/>
      </w:pPr>
    </w:p>
    <w:p w14:paraId="759DE584" w14:textId="77777777" w:rsidR="007F3758" w:rsidRDefault="007F3758" w:rsidP="007F3758">
      <w:pPr>
        <w:pStyle w:val="NoSpacing"/>
      </w:pPr>
      <w:r>
        <w:t xml:space="preserve">= Joanna </w:t>
      </w:r>
      <w:proofErr w:type="gramStart"/>
      <w:r>
        <w:t>Vernon(</w:t>
      </w:r>
      <w:proofErr w:type="gramEnd"/>
      <w:r>
        <w:t>1364-1406)</w:t>
      </w:r>
    </w:p>
    <w:p w14:paraId="457AE958" w14:textId="77777777" w:rsidR="007F3758" w:rsidRDefault="007F3758" w:rsidP="007F3758">
      <w:pPr>
        <w:pStyle w:val="NoSpacing"/>
      </w:pPr>
      <w:r>
        <w:t>(FamilySearch)</w:t>
      </w:r>
    </w:p>
    <w:p w14:paraId="1756C07E" w14:textId="77777777" w:rsidR="007F3758" w:rsidRDefault="007F3758" w:rsidP="007F3758">
      <w:pPr>
        <w:pStyle w:val="NoSpacing"/>
      </w:pPr>
      <w:r>
        <w:t>Daughter:   Joan(q.v.)     (ibid.)</w:t>
      </w:r>
    </w:p>
    <w:p w14:paraId="76236E59" w14:textId="77777777" w:rsidR="007F3758" w:rsidRDefault="007F3758" w:rsidP="007F3758">
      <w:pPr>
        <w:pStyle w:val="NoSpacing"/>
      </w:pPr>
    </w:p>
    <w:p w14:paraId="484D3E99" w14:textId="77777777" w:rsidR="007F3758" w:rsidRDefault="007F3758" w:rsidP="007F3758">
      <w:pPr>
        <w:pStyle w:val="NoSpacing"/>
      </w:pPr>
    </w:p>
    <w:p w14:paraId="56674D92" w14:textId="77777777" w:rsidR="007F3758" w:rsidRDefault="007F3758" w:rsidP="007F3758">
      <w:pPr>
        <w:pStyle w:val="NoSpacing"/>
      </w:pPr>
      <w:r>
        <w:t xml:space="preserve">  ca.</w:t>
      </w:r>
      <w:r>
        <w:tab/>
        <w:t>1478</w:t>
      </w:r>
      <w:r>
        <w:tab/>
        <w:t>They were married, in Salisbury.   (ibid.)</w:t>
      </w:r>
    </w:p>
    <w:p w14:paraId="5417B9A6" w14:textId="77777777" w:rsidR="007F3758" w:rsidRDefault="007F3758" w:rsidP="007F3758">
      <w:pPr>
        <w:pStyle w:val="NoSpacing"/>
      </w:pPr>
    </w:p>
    <w:p w14:paraId="2D39E674" w14:textId="77777777" w:rsidR="007F3758" w:rsidRDefault="007F3758" w:rsidP="007F3758">
      <w:pPr>
        <w:pStyle w:val="NoSpacing"/>
      </w:pPr>
    </w:p>
    <w:p w14:paraId="214ABF1E" w14:textId="77777777" w:rsidR="007F3758" w:rsidRDefault="007F3758" w:rsidP="007F3758">
      <w:pPr>
        <w:pStyle w:val="NoSpacing"/>
      </w:pPr>
      <w:r>
        <w:t>2 September 2023</w:t>
      </w:r>
    </w:p>
    <w:p w14:paraId="4313F9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71CB" w14:textId="77777777" w:rsidR="007F3758" w:rsidRDefault="007F3758" w:rsidP="009139A6">
      <w:r>
        <w:separator/>
      </w:r>
    </w:p>
  </w:endnote>
  <w:endnote w:type="continuationSeparator" w:id="0">
    <w:p w14:paraId="0F923755" w14:textId="77777777" w:rsidR="007F3758" w:rsidRDefault="007F37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C3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9F2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90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8291" w14:textId="77777777" w:rsidR="007F3758" w:rsidRDefault="007F3758" w:rsidP="009139A6">
      <w:r>
        <w:separator/>
      </w:r>
    </w:p>
  </w:footnote>
  <w:footnote w:type="continuationSeparator" w:id="0">
    <w:p w14:paraId="65A98481" w14:textId="77777777" w:rsidR="007F3758" w:rsidRDefault="007F37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E36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17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8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58"/>
    <w:rsid w:val="000666E0"/>
    <w:rsid w:val="002510B7"/>
    <w:rsid w:val="005C130B"/>
    <w:rsid w:val="007F375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FFFDB"/>
  <w15:chartTrackingRefBased/>
  <w15:docId w15:val="{098F12DE-F88B-4773-8795-43697161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2023-09-02T19:42:00Z</dcterms:created>
  <dcterms:modified xsi:type="dcterms:W3CDTF">2023-09-02T19:42:00Z</dcterms:modified>
</cp:coreProperties>
</file>